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B4A" w:rsidRPr="00332AC9" w:rsidRDefault="00627B4A" w:rsidP="00E611CB">
      <w:pPr>
        <w:rPr>
          <w:lang w:val="ru-RU"/>
        </w:rPr>
      </w:pPr>
    </w:p>
    <w:p w:rsidR="00627B4A" w:rsidRDefault="00627B4A" w:rsidP="00E611CB">
      <w:pPr>
        <w:framePr w:hSpace="141" w:wrap="around" w:vAnchor="text" w:hAnchor="page" w:x="6016" w:y="1"/>
        <w:rPr>
          <w:noProof/>
        </w:rPr>
      </w:pPr>
      <w:r w:rsidRPr="00A347DC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627B4A" w:rsidRDefault="00627B4A" w:rsidP="00E611CB">
      <w:pPr>
        <w:jc w:val="center"/>
        <w:rPr>
          <w:rFonts w:cs="Tahoma"/>
          <w:b/>
          <w:sz w:val="28"/>
          <w:szCs w:val="28"/>
        </w:rPr>
      </w:pPr>
    </w:p>
    <w:p w:rsidR="00627B4A" w:rsidRDefault="00627B4A" w:rsidP="00E611CB">
      <w:pPr>
        <w:jc w:val="center"/>
        <w:rPr>
          <w:rFonts w:cs="Tahoma"/>
          <w:b/>
          <w:sz w:val="28"/>
          <w:szCs w:val="28"/>
        </w:rPr>
      </w:pPr>
    </w:p>
    <w:p w:rsidR="00627B4A" w:rsidRDefault="00627B4A" w:rsidP="00E611CB">
      <w:pPr>
        <w:jc w:val="center"/>
        <w:rPr>
          <w:rFonts w:cs="Tahoma"/>
          <w:b/>
          <w:sz w:val="28"/>
          <w:szCs w:val="28"/>
        </w:rPr>
      </w:pPr>
    </w:p>
    <w:p w:rsidR="00627B4A" w:rsidRDefault="00627B4A" w:rsidP="00E611CB">
      <w:pPr>
        <w:jc w:val="center"/>
        <w:rPr>
          <w:rFonts w:cs="Tahoma"/>
          <w:b/>
          <w:sz w:val="28"/>
          <w:szCs w:val="28"/>
        </w:rPr>
      </w:pPr>
    </w:p>
    <w:p w:rsidR="00627B4A" w:rsidRDefault="00627B4A" w:rsidP="00E611CB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627B4A" w:rsidRDefault="00627B4A" w:rsidP="00E611CB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627B4A" w:rsidRDefault="00627B4A" w:rsidP="00E611CB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627B4A" w:rsidRPr="0039378D" w:rsidRDefault="00627B4A" w:rsidP="00E611CB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627B4A" w:rsidRDefault="00627B4A" w:rsidP="00E611CB"/>
    <w:p w:rsidR="00627B4A" w:rsidRPr="0039378D" w:rsidRDefault="00627B4A" w:rsidP="00E611CB">
      <w:pPr>
        <w:rPr>
          <w:sz w:val="28"/>
          <w:szCs w:val="28"/>
        </w:rPr>
      </w:pPr>
      <w:r>
        <w:rPr>
          <w:sz w:val="28"/>
          <w:szCs w:val="28"/>
        </w:rPr>
        <w:t xml:space="preserve">31серпня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239 -</w:t>
      </w:r>
      <w:r w:rsidRPr="0039378D">
        <w:rPr>
          <w:sz w:val="28"/>
          <w:szCs w:val="28"/>
        </w:rPr>
        <w:t xml:space="preserve">к </w:t>
      </w:r>
    </w:p>
    <w:p w:rsidR="00627B4A" w:rsidRPr="0039378D" w:rsidRDefault="00627B4A" w:rsidP="00E611CB">
      <w:pPr>
        <w:rPr>
          <w:b/>
        </w:rPr>
      </w:pPr>
    </w:p>
    <w:p w:rsidR="00627B4A" w:rsidRDefault="00627B4A" w:rsidP="00E611CB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частини щорічноїосновної </w:t>
      </w:r>
    </w:p>
    <w:p w:rsidR="00627B4A" w:rsidRPr="005B6AF9" w:rsidRDefault="00627B4A" w:rsidP="00E611CB">
      <w:pPr>
        <w:rPr>
          <w:b/>
          <w:sz w:val="28"/>
        </w:rPr>
      </w:pPr>
      <w:r>
        <w:rPr>
          <w:b/>
          <w:sz w:val="28"/>
        </w:rPr>
        <w:t>відпустки СІДЛЕЦЬКІЙ О.М.</w:t>
      </w:r>
    </w:p>
    <w:p w:rsidR="00627B4A" w:rsidRDefault="00627B4A" w:rsidP="00E611CB">
      <w:pPr>
        <w:jc w:val="center"/>
        <w:rPr>
          <w:sz w:val="28"/>
        </w:rPr>
      </w:pPr>
    </w:p>
    <w:p w:rsidR="00627B4A" w:rsidRPr="001B36F7" w:rsidRDefault="00627B4A" w:rsidP="00E611CB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заявуСідлецької О.М.:</w:t>
      </w:r>
    </w:p>
    <w:p w:rsidR="00627B4A" w:rsidRDefault="00627B4A" w:rsidP="00E611CB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СІДЛЕЦЬКІЙ Ользі Миколаївні,  державному реєстратору  майнових прав відділу «Центр надання адміністративних послуг» міської ради,  частину щорічної основної відпустки тривалістю </w:t>
      </w:r>
      <w:r w:rsidRPr="002957C5">
        <w:rPr>
          <w:highlight w:val="black"/>
        </w:rPr>
        <w:t>15 календарних днівз 13 вересня  2021 року по 27 вересня 2021 року включно,  за період роботи з 23 лютого 2021 року по 22 лютого 2022 року.</w:t>
      </w:r>
      <w:r>
        <w:t xml:space="preserve"> </w:t>
      </w:r>
    </w:p>
    <w:p w:rsidR="00627B4A" w:rsidRDefault="00627B4A" w:rsidP="00E611CB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СІДЛЕЦЬКІЙ Ользі Миколаївні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627B4A" w:rsidRPr="005B6AF9" w:rsidRDefault="00627B4A" w:rsidP="00E611CB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</w:t>
      </w:r>
      <w:bookmarkStart w:id="0" w:name="_GoBack"/>
      <w:bookmarkEnd w:id="0"/>
      <w:r w:rsidRPr="005B6AF9">
        <w:rPr>
          <w:sz w:val="28"/>
          <w:szCs w:val="28"/>
        </w:rPr>
        <w:t>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627B4A" w:rsidRDefault="00627B4A" w:rsidP="00E611CB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першого заступника міського голови Бахчеван Т.Д.</w:t>
      </w:r>
    </w:p>
    <w:p w:rsidR="00627B4A" w:rsidRPr="0039378D" w:rsidRDefault="00627B4A" w:rsidP="00E611CB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- заява Сідлецької О.М.  від  </w:t>
      </w:r>
      <w:r w:rsidRPr="002957C5">
        <w:rPr>
          <w:sz w:val="28"/>
          <w:szCs w:val="28"/>
          <w:highlight w:val="black"/>
        </w:rPr>
        <w:t>27  серпня</w:t>
      </w:r>
      <w:r>
        <w:rPr>
          <w:sz w:val="28"/>
          <w:szCs w:val="28"/>
        </w:rPr>
        <w:t xml:space="preserve">  2021 року.</w:t>
      </w:r>
    </w:p>
    <w:p w:rsidR="00627B4A" w:rsidRPr="0039378D" w:rsidRDefault="00627B4A" w:rsidP="00E611CB">
      <w:pPr>
        <w:pStyle w:val="Heading2"/>
      </w:pPr>
    </w:p>
    <w:p w:rsidR="00627B4A" w:rsidRPr="000917CC" w:rsidRDefault="00627B4A" w:rsidP="00E611CB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627B4A" w:rsidRDefault="00627B4A" w:rsidP="00E611CB">
      <w:pPr>
        <w:pStyle w:val="Heading2"/>
      </w:pPr>
    </w:p>
    <w:p w:rsidR="00627B4A" w:rsidRDefault="00627B4A" w:rsidP="00E611CB">
      <w:pPr>
        <w:pStyle w:val="Heading2"/>
      </w:pPr>
    </w:p>
    <w:p w:rsidR="00627B4A" w:rsidRDefault="00627B4A" w:rsidP="00E611CB">
      <w:pPr>
        <w:pStyle w:val="Heading2"/>
      </w:pPr>
      <w:r>
        <w:t>З розпорядженням ознайомлена</w:t>
      </w:r>
      <w:r>
        <w:tab/>
        <w:t>_____________    О.Сідлецька</w:t>
      </w:r>
    </w:p>
    <w:p w:rsidR="00627B4A" w:rsidRPr="002D6B80" w:rsidRDefault="00627B4A" w:rsidP="00E611CB">
      <w:pPr>
        <w:rPr>
          <w:u w:val="single"/>
        </w:rPr>
      </w:pPr>
    </w:p>
    <w:p w:rsidR="00627B4A" w:rsidRDefault="00627B4A" w:rsidP="00E611CB"/>
    <w:p w:rsidR="00627B4A" w:rsidRDefault="00627B4A" w:rsidP="00E611CB"/>
    <w:p w:rsidR="00627B4A" w:rsidRDefault="00627B4A" w:rsidP="00E611CB"/>
    <w:p w:rsidR="00627B4A" w:rsidRPr="00E96A52" w:rsidRDefault="00627B4A" w:rsidP="00E611C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627B4A" w:rsidRPr="00E96A52" w:rsidRDefault="00627B4A" w:rsidP="00E611C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31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239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627B4A" w:rsidRDefault="00627B4A" w:rsidP="00E611C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7B4A" w:rsidRPr="000A696E" w:rsidRDefault="00627B4A" w:rsidP="00E611CB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частини щорічної основної відпустки Сідлецькій О.</w:t>
      </w:r>
    </w:p>
    <w:p w:rsidR="00627B4A" w:rsidRPr="00A84420" w:rsidRDefault="00627B4A" w:rsidP="00E611C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7B4A" w:rsidRPr="00CF77D5" w:rsidRDefault="00627B4A" w:rsidP="00E611C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27B4A" w:rsidRPr="00E05F39" w:rsidRDefault="00627B4A" w:rsidP="00E611CB">
      <w:pPr>
        <w:rPr>
          <w:sz w:val="28"/>
          <w:szCs w:val="28"/>
        </w:rPr>
      </w:pPr>
      <w:r>
        <w:rPr>
          <w:sz w:val="28"/>
          <w:szCs w:val="28"/>
        </w:rPr>
        <w:t>Перший з</w:t>
      </w:r>
      <w:r w:rsidRPr="00E05F39">
        <w:rPr>
          <w:sz w:val="28"/>
          <w:szCs w:val="28"/>
        </w:rPr>
        <w:t>аступник  міського голови</w:t>
      </w:r>
    </w:p>
    <w:p w:rsidR="00627B4A" w:rsidRPr="00E05F39" w:rsidRDefault="00627B4A" w:rsidP="00E611CB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Т.Бахчеван</w:t>
      </w:r>
    </w:p>
    <w:p w:rsidR="00627B4A" w:rsidRPr="00E05F39" w:rsidRDefault="00627B4A" w:rsidP="00E611CB">
      <w:pPr>
        <w:rPr>
          <w:b/>
          <w:sz w:val="28"/>
          <w:szCs w:val="28"/>
        </w:rPr>
      </w:pPr>
    </w:p>
    <w:p w:rsidR="00627B4A" w:rsidRDefault="00627B4A" w:rsidP="00E611CB">
      <w:pPr>
        <w:rPr>
          <w:sz w:val="28"/>
          <w:szCs w:val="28"/>
        </w:rPr>
      </w:pPr>
    </w:p>
    <w:p w:rsidR="00627B4A" w:rsidRPr="00E05F39" w:rsidRDefault="00627B4A" w:rsidP="00E611CB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627B4A" w:rsidRPr="00E05F39" w:rsidRDefault="00627B4A" w:rsidP="00E611CB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627B4A" w:rsidRPr="00E05F39" w:rsidRDefault="00627B4A" w:rsidP="00E611CB">
      <w:pPr>
        <w:rPr>
          <w:sz w:val="28"/>
          <w:szCs w:val="28"/>
        </w:rPr>
      </w:pPr>
    </w:p>
    <w:p w:rsidR="00627B4A" w:rsidRDefault="00627B4A" w:rsidP="00E611CB">
      <w:pPr>
        <w:rPr>
          <w:sz w:val="28"/>
          <w:szCs w:val="28"/>
        </w:rPr>
      </w:pPr>
    </w:p>
    <w:p w:rsidR="00627B4A" w:rsidRDefault="00627B4A" w:rsidP="00E611CB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627B4A" w:rsidRDefault="00627B4A" w:rsidP="00E611CB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І.Стойкова</w:t>
      </w:r>
    </w:p>
    <w:p w:rsidR="00627B4A" w:rsidRDefault="00627B4A" w:rsidP="00E611CB">
      <w:pPr>
        <w:rPr>
          <w:sz w:val="28"/>
          <w:szCs w:val="28"/>
        </w:rPr>
      </w:pPr>
    </w:p>
    <w:p w:rsidR="00627B4A" w:rsidRPr="00F50265" w:rsidRDefault="00627B4A" w:rsidP="00E611CB">
      <w:pPr>
        <w:rPr>
          <w:sz w:val="28"/>
          <w:szCs w:val="28"/>
        </w:rPr>
      </w:pPr>
    </w:p>
    <w:p w:rsidR="00627B4A" w:rsidRDefault="00627B4A" w:rsidP="00E611CB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 – головний бухгалтер </w:t>
      </w:r>
    </w:p>
    <w:p w:rsidR="00627B4A" w:rsidRDefault="00627B4A" w:rsidP="00E611CB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627B4A" w:rsidRDefault="00627B4A" w:rsidP="00E611CB"/>
    <w:p w:rsidR="00627B4A" w:rsidRDefault="00627B4A" w:rsidP="00E611CB"/>
    <w:p w:rsidR="00627B4A" w:rsidRPr="008410F0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Pr="006D7188" w:rsidRDefault="00627B4A" w:rsidP="00E611CB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 w:rsidP="00E611CB"/>
    <w:p w:rsidR="00627B4A" w:rsidRDefault="00627B4A"/>
    <w:sectPr w:rsidR="00627B4A" w:rsidSect="0022483F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B"/>
    <w:rsid w:val="000917CC"/>
    <w:rsid w:val="000921FE"/>
    <w:rsid w:val="000A696E"/>
    <w:rsid w:val="000C6957"/>
    <w:rsid w:val="001B36F7"/>
    <w:rsid w:val="002120FE"/>
    <w:rsid w:val="0022483F"/>
    <w:rsid w:val="002957C5"/>
    <w:rsid w:val="002D6B80"/>
    <w:rsid w:val="003010A8"/>
    <w:rsid w:val="00332AC9"/>
    <w:rsid w:val="00357583"/>
    <w:rsid w:val="0039378D"/>
    <w:rsid w:val="00501215"/>
    <w:rsid w:val="005B6AF9"/>
    <w:rsid w:val="005E4AE2"/>
    <w:rsid w:val="00627B4A"/>
    <w:rsid w:val="006D7188"/>
    <w:rsid w:val="007735AB"/>
    <w:rsid w:val="008410F0"/>
    <w:rsid w:val="00A347DC"/>
    <w:rsid w:val="00A84420"/>
    <w:rsid w:val="00BE072F"/>
    <w:rsid w:val="00C37068"/>
    <w:rsid w:val="00CF77D5"/>
    <w:rsid w:val="00E05F39"/>
    <w:rsid w:val="00E611CB"/>
    <w:rsid w:val="00E96A52"/>
    <w:rsid w:val="00F50265"/>
    <w:rsid w:val="00F62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1CB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11CB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611CB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E611CB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611CB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611C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611CB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E611CB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E611CB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E611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611CB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611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11CB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332</Words>
  <Characters>1894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2021-08-31T08:07:00Z</cp:lastPrinted>
  <dcterms:created xsi:type="dcterms:W3CDTF">2021-08-27T09:01:00Z</dcterms:created>
  <dcterms:modified xsi:type="dcterms:W3CDTF">2022-01-12T07:33:00Z</dcterms:modified>
</cp:coreProperties>
</file>